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66743" w14:textId="77777777" w:rsidR="00EF4A55" w:rsidRDefault="00EF4A55" w:rsidP="00EF4A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FENYS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fl.1449)</w:t>
      </w:r>
    </w:p>
    <w:p w14:paraId="29745BD8" w14:textId="77777777" w:rsidR="00EF4A55" w:rsidRDefault="00EF4A55" w:rsidP="00EF4A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Seal, Kent.</w:t>
      </w:r>
    </w:p>
    <w:p w14:paraId="6FF43386" w14:textId="77777777" w:rsidR="00EF4A55" w:rsidRDefault="00EF4A55" w:rsidP="00EF4A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6699584" w14:textId="77777777" w:rsidR="00EF4A55" w:rsidRDefault="00EF4A55" w:rsidP="00EF4A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B99A9EB" w14:textId="77777777" w:rsidR="00EF4A55" w:rsidRDefault="00EF4A55" w:rsidP="00EF4A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118625A" w14:textId="77777777" w:rsidR="00EF4A55" w:rsidRDefault="00EF4A55" w:rsidP="00EF4A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B310B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https://www.kentarchaeology.org.uk/Research/Libr/Wills/NameOrder/EF.htm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F82098F" w14:textId="77777777" w:rsidR="00EF4A55" w:rsidRDefault="00EF4A55" w:rsidP="00EF4A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AB59E52" w14:textId="77777777" w:rsidR="00EF4A55" w:rsidRDefault="00EF4A55" w:rsidP="00EF4A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48794CB" w14:textId="77777777" w:rsidR="00EF4A55" w:rsidRDefault="00EF4A55" w:rsidP="00EF4A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April 2022</w:t>
      </w:r>
    </w:p>
    <w:p w14:paraId="1D76BE9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A698B" w14:textId="77777777" w:rsidR="00EF4A55" w:rsidRDefault="00EF4A55" w:rsidP="009139A6">
      <w:r>
        <w:separator/>
      </w:r>
    </w:p>
  </w:endnote>
  <w:endnote w:type="continuationSeparator" w:id="0">
    <w:p w14:paraId="422E71B3" w14:textId="77777777" w:rsidR="00EF4A55" w:rsidRDefault="00EF4A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A6A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9AF3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3DA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AEF70" w14:textId="77777777" w:rsidR="00EF4A55" w:rsidRDefault="00EF4A55" w:rsidP="009139A6">
      <w:r>
        <w:separator/>
      </w:r>
    </w:p>
  </w:footnote>
  <w:footnote w:type="continuationSeparator" w:id="0">
    <w:p w14:paraId="775C5D07" w14:textId="77777777" w:rsidR="00EF4A55" w:rsidRDefault="00EF4A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64C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69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D18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A5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F4A55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2360E"/>
  <w15:chartTrackingRefBased/>
  <w15:docId w15:val="{DA0C55CE-C718-49A5-8371-1925C9665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F4A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EF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2022-04-19T20:18:00Z</dcterms:created>
  <dcterms:modified xsi:type="dcterms:W3CDTF">2022-04-19T20:18:00Z</dcterms:modified>
</cp:coreProperties>
</file>